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0E40F" w14:textId="0CE0B160" w:rsidR="00535962" w:rsidRPr="00F7167E" w:rsidRDefault="0048733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4A1D7CD" wp14:editId="001A443D">
                <wp:simplePos x="0" y="0"/>
                <wp:positionH relativeFrom="column">
                  <wp:posOffset>6581776</wp:posOffset>
                </wp:positionH>
                <wp:positionV relativeFrom="paragraph">
                  <wp:posOffset>-581025</wp:posOffset>
                </wp:positionV>
                <wp:extent cx="2382520" cy="777240"/>
                <wp:effectExtent l="0" t="0" r="17780" b="22860"/>
                <wp:wrapNone/>
                <wp:docPr id="14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2520" cy="777240"/>
                          <a:chOff x="12866" y="523"/>
                          <a:chExt cx="2544" cy="1104"/>
                        </a:xfrm>
                      </wpg:grpSpPr>
                      <wps:wsp>
                        <wps:cNvPr id="15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7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1574541125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1E45F039" w14:textId="1A5F08AB" w:rsidR="00A06561" w:rsidRPr="00535962" w:rsidRDefault="000F266F" w:rsidP="00D3735E">
                                        <w:r w:rsidRPr="000F266F">
                                          <w:rPr>
                                            <w:rStyle w:val="Style2"/>
                                          </w:rPr>
                                          <w:t>CEIZTUR-CCC-CP-202</w:t>
                                        </w:r>
                                        <w:r w:rsidR="00EC65AD">
                                          <w:rPr>
                                            <w:rStyle w:val="Style2"/>
                                          </w:rPr>
                                          <w:t>6</w:t>
                                        </w:r>
                                        <w:r w:rsidRPr="000F266F">
                                          <w:rPr>
                                            <w:rStyle w:val="Style2"/>
                                          </w:rPr>
                                          <w:t>-</w:t>
                                        </w:r>
                                        <w:r w:rsidR="00A44D65">
                                          <w:rPr>
                                            <w:rStyle w:val="Style2"/>
                                          </w:rPr>
                                          <w:t>00</w:t>
                                        </w:r>
                                        <w:r w:rsidR="00EC65AD">
                                          <w:rPr>
                                            <w:rStyle w:val="Style2"/>
                                          </w:rPr>
                                          <w:t>0</w:t>
                                        </w:r>
                                        <w:r w:rsidR="00A8542B">
                                          <w:rPr>
                                            <w:rStyle w:val="Style2"/>
                                          </w:rPr>
                                          <w:t>8</w:t>
                                        </w:r>
                                      </w:p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B02B78D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A1D7CD" id="Group 21" o:spid="_x0000_s1026" style="position:absolute;margin-left:518.25pt;margin-top:-45.75pt;width:187.6pt;height:61.2pt;z-index:251659264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574541125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1E45F039" w14:textId="1A5F08AB" w:rsidR="00A06561" w:rsidRPr="00535962" w:rsidRDefault="000F266F" w:rsidP="00D3735E">
                                  <w:r w:rsidRPr="000F266F">
                                    <w:rPr>
                                      <w:rStyle w:val="Style2"/>
                                    </w:rPr>
                                    <w:t>CEIZTUR-CCC-CP-202</w:t>
                                  </w:r>
                                  <w:r w:rsidR="00EC65AD">
                                    <w:rPr>
                                      <w:rStyle w:val="Style2"/>
                                    </w:rPr>
                                    <w:t>6</w:t>
                                  </w:r>
                                  <w:r w:rsidRPr="000F266F">
                                    <w:rPr>
                                      <w:rStyle w:val="Style2"/>
                                    </w:rPr>
                                    <w:t>-</w:t>
                                  </w:r>
                                  <w:r w:rsidR="00A44D65">
                                    <w:rPr>
                                      <w:rStyle w:val="Style2"/>
                                    </w:rPr>
                                    <w:t>00</w:t>
                                  </w:r>
                                  <w:r w:rsidR="00EC65AD">
                                    <w:rPr>
                                      <w:rStyle w:val="Style2"/>
                                    </w:rPr>
                                    <w:t>0</w:t>
                                  </w:r>
                                  <w:r w:rsidR="00A8542B">
                                    <w:rPr>
                                      <w:rStyle w:val="Style2"/>
                                    </w:rPr>
                                    <w:t>8</w:t>
                                  </w:r>
                                </w:p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7B02B78D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A46805">
        <w:rPr>
          <w:noProof/>
          <w:lang w:val="es-DO" w:eastAsia="es-DO"/>
        </w:rPr>
        <w:drawing>
          <wp:anchor distT="0" distB="0" distL="114300" distR="114300" simplePos="0" relativeHeight="251657216" behindDoc="0" locked="0" layoutInCell="1" allowOverlap="1" wp14:anchorId="5CE6C84B" wp14:editId="4987C97F">
            <wp:simplePos x="0" y="0"/>
            <wp:positionH relativeFrom="column">
              <wp:posOffset>3728720</wp:posOffset>
            </wp:positionH>
            <wp:positionV relativeFrom="paragraph">
              <wp:posOffset>-735965</wp:posOffset>
            </wp:positionV>
            <wp:extent cx="783590" cy="783590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44B4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E5271C" wp14:editId="091A0244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3020695" cy="1012190"/>
                <wp:effectExtent l="0" t="0" r="635" b="635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0695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7E4F074" w14:textId="77777777" w:rsidR="00BC61BD" w:rsidRPr="00BC61BD" w:rsidRDefault="000B153E">
                                <w:pPr>
                                  <w:rPr>
                                    <w:lang w:val="en-US"/>
                                  </w:rPr>
                                </w:pPr>
                                <w:r w:rsidRPr="000B153E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B6D3ACA" wp14:editId="187515CD">
                                      <wp:extent cx="2434441" cy="258811"/>
                                      <wp:effectExtent l="0" t="0" r="0" b="0"/>
                                      <wp:docPr id="4" name="Picture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587198" cy="27505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5271C" id="Text Box 2" o:spid="_x0000_s1031" type="#_x0000_t202" style="position:absolute;margin-left:-28.65pt;margin-top:-25.75pt;width:237.85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7E4F074" w14:textId="77777777" w:rsidR="00BC61BD" w:rsidRPr="00BC61BD" w:rsidRDefault="000B153E">
                          <w:pPr>
                            <w:rPr>
                              <w:lang w:val="en-US"/>
                            </w:rPr>
                          </w:pPr>
                          <w:r w:rsidRPr="000B153E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B6D3ACA" wp14:editId="187515CD">
                                <wp:extent cx="2434441" cy="258811"/>
                                <wp:effectExtent l="0" t="0" r="0" b="0"/>
                                <wp:docPr id="4" name="Picture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587198" cy="27505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EB44B4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5D59ACF" wp14:editId="2EA0C234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16EB66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59ACF"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J6Orm3gAAAACwEAAA8AAAAAAAAAAAAAAAAANAQAAGRycy9kb3ducmV2LnhtbFBLBQYAAAAA&#10;BAAEAPMAAABBBQAAAAA=&#10;" filled="f" stroked="f">
                <v:textbox inset="0,0,0,0">
                  <w:txbxContent>
                    <w:p w14:paraId="5A16EB66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EB44B4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84717E9" wp14:editId="0A6D2961">
                <wp:simplePos x="0" y="0"/>
                <wp:positionH relativeFrom="column">
                  <wp:posOffset>2504440</wp:posOffset>
                </wp:positionH>
                <wp:positionV relativeFrom="paragraph">
                  <wp:posOffset>115570</wp:posOffset>
                </wp:positionV>
                <wp:extent cx="3311525" cy="279400"/>
                <wp:effectExtent l="0" t="1270" r="3810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1DA3635C" w14:textId="77777777" w:rsidR="000B153E" w:rsidRPr="000B153E" w:rsidRDefault="00306E7A" w:rsidP="000B153E">
                                <w:sdt>
                                  <w:sdtPr>
                                    <w:rPr>
                                      <w:rStyle w:val="Style6"/>
                                    </w:rPr>
                                    <w:alias w:val="Nombre de la Institución"/>
                                    <w:tag w:val="Nombre de la Institución"/>
                                    <w:id w:val="471180583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r w:rsidR="000B153E">
                                      <w:rPr>
                                        <w:rStyle w:val="Style6"/>
                                      </w:rPr>
                                      <w:t xml:space="preserve">               </w:t>
                                    </w:r>
                                    <w:proofErr w:type="gramStart"/>
                                    <w:r w:rsidR="000B153E" w:rsidRPr="000B153E">
                                      <w:rPr>
                                        <w:rStyle w:val="Style6"/>
                                      </w:rPr>
                                      <w:t>Comité  Ejecutor</w:t>
                                    </w:r>
                                    <w:proofErr w:type="gramEnd"/>
                                    <w:r w:rsidR="000B153E" w:rsidRPr="000B153E">
                                      <w:rPr>
                                        <w:rStyle w:val="Style6"/>
                                      </w:rPr>
                                      <w:t xml:space="preserve">  </w:t>
                                    </w:r>
                                    <w:proofErr w:type="gramStart"/>
                                    <w:r w:rsidR="000B153E" w:rsidRPr="000B153E">
                                      <w:rPr>
                                        <w:rStyle w:val="Style6"/>
                                      </w:rPr>
                                      <w:t>de  Infraestructura</w:t>
                                    </w:r>
                                    <w:proofErr w:type="gramEnd"/>
                                    <w:r w:rsidR="000B153E" w:rsidRPr="000B153E">
                                      <w:rPr>
                                        <w:rStyle w:val="Style6"/>
                                      </w:rPr>
                                      <w:t xml:space="preserve">  de Zonas Turísticas </w:t>
                                    </w:r>
                                  </w:sdtContent>
                                </w:sdt>
                              </w:p>
                              <w:p w14:paraId="20276FA1" w14:textId="77777777" w:rsidR="002E1412" w:rsidRPr="002E1412" w:rsidRDefault="00306E7A" w:rsidP="0083342F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4717E9" id="Text Box 16" o:spid="_x0000_s1033" type="#_x0000_t202" style="position:absolute;margin-left:197.2pt;margin-top:9.1pt;width:260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1DA3635C" w14:textId="77777777" w:rsidR="000B153E" w:rsidRPr="000B153E" w:rsidRDefault="00306E7A" w:rsidP="000B153E">
                          <w:sdt>
                            <w:sdtPr>
                              <w:rPr>
                                <w:rStyle w:val="Style6"/>
                              </w:rPr>
                              <w:alias w:val="Nombre de la Institución"/>
                              <w:tag w:val="Nombre de la Institución"/>
                              <w:id w:val="471180583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r w:rsidR="000B153E">
                                <w:rPr>
                                  <w:rStyle w:val="Style6"/>
                                </w:rPr>
                                <w:t xml:space="preserve">               </w:t>
                              </w:r>
                              <w:proofErr w:type="gramStart"/>
                              <w:r w:rsidR="000B153E" w:rsidRPr="000B153E">
                                <w:rPr>
                                  <w:rStyle w:val="Style6"/>
                                </w:rPr>
                                <w:t>Comité  Ejecutor</w:t>
                              </w:r>
                              <w:proofErr w:type="gramEnd"/>
                              <w:r w:rsidR="000B153E" w:rsidRPr="000B153E">
                                <w:rPr>
                                  <w:rStyle w:val="Style6"/>
                                </w:rPr>
                                <w:t xml:space="preserve">  </w:t>
                              </w:r>
                              <w:proofErr w:type="gramStart"/>
                              <w:r w:rsidR="000B153E" w:rsidRPr="000B153E">
                                <w:rPr>
                                  <w:rStyle w:val="Style6"/>
                                </w:rPr>
                                <w:t>de  Infraestructura</w:t>
                              </w:r>
                              <w:proofErr w:type="gramEnd"/>
                              <w:r w:rsidR="000B153E" w:rsidRPr="000B153E">
                                <w:rPr>
                                  <w:rStyle w:val="Style6"/>
                                </w:rPr>
                                <w:t xml:space="preserve">  de Zonas Turísticas </w:t>
                              </w:r>
                            </w:sdtContent>
                          </w:sdt>
                        </w:p>
                        <w:p w14:paraId="20276FA1" w14:textId="77777777" w:rsidR="002E1412" w:rsidRPr="002E1412" w:rsidRDefault="00306E7A" w:rsidP="0083342F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1449E3B3" w14:textId="77777777" w:rsidR="00535962" w:rsidRPr="00535962" w:rsidRDefault="007641DE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8D918A7" wp14:editId="5B936ACD">
                <wp:simplePos x="0" y="0"/>
                <wp:positionH relativeFrom="column">
                  <wp:posOffset>7564726</wp:posOffset>
                </wp:positionH>
                <wp:positionV relativeFrom="paragraph">
                  <wp:posOffset>-3323</wp:posOffset>
                </wp:positionV>
                <wp:extent cx="1448435" cy="278130"/>
                <wp:effectExtent l="0" t="0" r="0" b="7620"/>
                <wp:wrapNone/>
                <wp:docPr id="19" name="Cuadro de texto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4BC6B2" w14:textId="77777777" w:rsidR="007641DE" w:rsidRPr="0026335F" w:rsidRDefault="00306E7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7641DE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D918A7" id="Cuadro de texto 19" o:spid="_x0000_s1034" type="#_x0000_t202" style="position:absolute;margin-left:595.65pt;margin-top:-.25pt;width:114.05pt;height:21.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" filled="f" stroked="f">
                <v:textbox>
                  <w:txbxContent>
                    <w:p w14:paraId="1E4BC6B2" w14:textId="77777777" w:rsidR="007641DE" w:rsidRPr="0026335F" w:rsidRDefault="00306E7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7641DE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EB44B4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17513CA" wp14:editId="4384F3A4">
                <wp:simplePos x="0" y="0"/>
                <wp:positionH relativeFrom="column">
                  <wp:posOffset>3162935</wp:posOffset>
                </wp:positionH>
                <wp:positionV relativeFrom="paragraph">
                  <wp:posOffset>82550</wp:posOffset>
                </wp:positionV>
                <wp:extent cx="1993265" cy="454660"/>
                <wp:effectExtent l="635" t="0" r="0" b="0"/>
                <wp:wrapNone/>
                <wp:docPr id="10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1B8370" w14:textId="77777777" w:rsidR="00F7443C" w:rsidRPr="004767CC" w:rsidRDefault="00306E7A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7513CA" id="Text Box 18" o:spid="_x0000_s1035" type="#_x0000_t202" style="position:absolute;margin-left:249.05pt;margin-top:6.5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wW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" stroked="f">
                <v:textbox>
                  <w:txbxContent>
                    <w:p w14:paraId="461B8370" w14:textId="77777777" w:rsidR="00F7443C" w:rsidRPr="004767CC" w:rsidRDefault="00306E7A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1B1121B" w14:textId="77777777" w:rsidR="00535962" w:rsidRDefault="00EB44B4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E83AA73" wp14:editId="7C2EEFBD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2540" r="3175" b="2540"/>
                <wp:wrapNone/>
                <wp:docPr id="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B770E6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3101F" w:rsidRPr="00B3101F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83AA73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74B770E6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3101F" w:rsidRPr="00B3101F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31108BF9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72468A6F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62D6942A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5CFEFEC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3D7FF06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703590E7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FootnoteReferenc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5204DBB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FootnoteReferenc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1F6CCCD3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2BFA84F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44CC7237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7893C72D" w14:textId="77777777" w:rsidTr="00A24343">
        <w:trPr>
          <w:trHeight w:val="457"/>
          <w:jc w:val="center"/>
        </w:trPr>
        <w:tc>
          <w:tcPr>
            <w:tcW w:w="849" w:type="dxa"/>
          </w:tcPr>
          <w:p w14:paraId="1739B81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C581643" w14:textId="77777777" w:rsidR="0037246F" w:rsidRDefault="0037246F" w:rsidP="00BB657B">
            <w:pPr>
              <w:spacing w:after="0" w:line="240" w:lineRule="auto"/>
            </w:pPr>
          </w:p>
          <w:p w14:paraId="7A5ABBE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5E6F27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7F0BAF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39405EC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57FFC9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4A09E49A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60A727E5" w14:textId="77777777" w:rsidTr="00A24343">
        <w:trPr>
          <w:trHeight w:val="477"/>
          <w:jc w:val="center"/>
        </w:trPr>
        <w:tc>
          <w:tcPr>
            <w:tcW w:w="849" w:type="dxa"/>
          </w:tcPr>
          <w:p w14:paraId="584D046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DADE0F8" w14:textId="77777777" w:rsidR="0037246F" w:rsidRDefault="0037246F" w:rsidP="00BB657B">
            <w:pPr>
              <w:spacing w:after="0" w:line="240" w:lineRule="auto"/>
            </w:pPr>
          </w:p>
          <w:p w14:paraId="329C5AD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356C92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236F69C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0438FEB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991422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74A45D96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65259224" w14:textId="77777777" w:rsidTr="00A24343">
        <w:trPr>
          <w:trHeight w:val="477"/>
          <w:jc w:val="center"/>
        </w:trPr>
        <w:tc>
          <w:tcPr>
            <w:tcW w:w="849" w:type="dxa"/>
          </w:tcPr>
          <w:p w14:paraId="07B2655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1E5A832" w14:textId="77777777" w:rsidR="0037246F" w:rsidRDefault="0037246F" w:rsidP="00BB657B">
            <w:pPr>
              <w:spacing w:after="0" w:line="240" w:lineRule="auto"/>
            </w:pPr>
          </w:p>
          <w:p w14:paraId="427262D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947131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6B5628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2790CB5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8D50EA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0A1401E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1B1C6B10" w14:textId="77777777" w:rsidTr="00A24343">
        <w:trPr>
          <w:trHeight w:val="477"/>
          <w:jc w:val="center"/>
        </w:trPr>
        <w:tc>
          <w:tcPr>
            <w:tcW w:w="849" w:type="dxa"/>
          </w:tcPr>
          <w:p w14:paraId="6D6467B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3FEB9BE4" w14:textId="77777777" w:rsidR="0037246F" w:rsidRDefault="0037246F" w:rsidP="00BB657B">
            <w:pPr>
              <w:spacing w:after="0" w:line="240" w:lineRule="auto"/>
            </w:pPr>
          </w:p>
          <w:p w14:paraId="4CC84D8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B52E36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5EA921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42F3C55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CE56E3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8C14FBA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1E2C3B64" w14:textId="77777777" w:rsidTr="00A24343">
        <w:trPr>
          <w:trHeight w:val="477"/>
          <w:jc w:val="center"/>
        </w:trPr>
        <w:tc>
          <w:tcPr>
            <w:tcW w:w="849" w:type="dxa"/>
          </w:tcPr>
          <w:p w14:paraId="2C440C2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4992BE48" w14:textId="77777777" w:rsidR="0037246F" w:rsidRDefault="0037246F" w:rsidP="00BB657B">
            <w:pPr>
              <w:spacing w:after="0" w:line="240" w:lineRule="auto"/>
            </w:pPr>
          </w:p>
          <w:p w14:paraId="1D9ABE0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477EAC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776B9E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40C66BB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71F506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75C621A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6B65E624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21EF2ACB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6F4981D0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proofErr w:type="gramStart"/>
            <w:r w:rsidRPr="00D90C2A">
              <w:rPr>
                <w:b/>
                <w:sz w:val="22"/>
                <w:szCs w:val="22"/>
              </w:rPr>
              <w:t>VALOR  TOTAL</w:t>
            </w:r>
            <w:proofErr w:type="gramEnd"/>
            <w:r w:rsidRPr="00D90C2A">
              <w:rPr>
                <w:b/>
                <w:sz w:val="22"/>
                <w:szCs w:val="22"/>
              </w:rPr>
              <w:t xml:space="preserve">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proofErr w:type="gramStart"/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7206011F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 xml:space="preserve">Valor total de la oferta en </w:t>
            </w:r>
            <w:proofErr w:type="gramStart"/>
            <w:r w:rsidRPr="00D90C2A">
              <w:rPr>
                <w:sz w:val="22"/>
                <w:szCs w:val="22"/>
              </w:rPr>
              <w:t>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</w:t>
            </w:r>
            <w:proofErr w:type="gramEnd"/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3F3AD1DD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4E91DC95" w14:textId="77777777" w:rsidR="0037246F" w:rsidRPr="00A24343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4CC81D0A" w14:textId="77777777" w:rsidR="0037246F" w:rsidRPr="009B0931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340EEB77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3B6BFE1C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390055C2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EB44B4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FB0306E" wp14:editId="153EAEBA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3810" r="0" b="635"/>
                <wp:wrapNone/>
                <wp:docPr id="7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EB8DAC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B0306E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28EB8DAC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2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89758" w14:textId="77777777" w:rsidR="00306E7A" w:rsidRDefault="00306E7A" w:rsidP="001007E7">
      <w:pPr>
        <w:spacing w:after="0" w:line="240" w:lineRule="auto"/>
      </w:pPr>
      <w:r>
        <w:separator/>
      </w:r>
    </w:p>
  </w:endnote>
  <w:endnote w:type="continuationSeparator" w:id="0">
    <w:p w14:paraId="254CC7D8" w14:textId="77777777" w:rsidR="00306E7A" w:rsidRDefault="00306E7A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476B8" w14:textId="77777777" w:rsidR="001007E7" w:rsidRDefault="00EB44B4">
    <w:pPr>
      <w:pStyle w:val="Footer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9B22F4B" wp14:editId="13CCF63D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1905" r="1905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D218B6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D0AE3A5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65CC0F80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9B22F4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5ED218B6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D0AE3A5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65CC0F80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447B2FEF" w14:textId="77777777" w:rsidR="001007E7" w:rsidRDefault="00EB44B4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90F3929" wp14:editId="181099D0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8ABB03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90F3929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7D8ABB03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44EABB6A" w14:textId="77777777" w:rsidR="00B97B51" w:rsidRDefault="00AC7631" w:rsidP="00B97B51">
    <w:pPr>
      <w:pStyle w:val="Footer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4FE971B7" wp14:editId="49BC5950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7C24B84E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95BE6" w14:textId="77777777" w:rsidR="00306E7A" w:rsidRDefault="00306E7A" w:rsidP="001007E7">
      <w:pPr>
        <w:spacing w:after="0" w:line="240" w:lineRule="auto"/>
      </w:pPr>
      <w:r>
        <w:separator/>
      </w:r>
    </w:p>
  </w:footnote>
  <w:footnote w:type="continuationSeparator" w:id="0">
    <w:p w14:paraId="0F3A71DA" w14:textId="77777777" w:rsidR="00306E7A" w:rsidRDefault="00306E7A" w:rsidP="001007E7">
      <w:pPr>
        <w:spacing w:after="0" w:line="240" w:lineRule="auto"/>
      </w:pPr>
      <w:r>
        <w:continuationSeparator/>
      </w:r>
    </w:p>
  </w:footnote>
  <w:footnote w:id="1">
    <w:p w14:paraId="59BB381D" w14:textId="77777777" w:rsidR="0037246F" w:rsidRPr="00403697" w:rsidRDefault="0037246F" w:rsidP="0037246F">
      <w:pPr>
        <w:pStyle w:val="FootnoteText"/>
        <w:rPr>
          <w:rFonts w:ascii="Arial" w:hAnsi="Arial" w:cs="Arial"/>
          <w:sz w:val="16"/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7E649982" w14:textId="77777777" w:rsidR="0037246F" w:rsidRPr="008A3F41" w:rsidRDefault="0037246F" w:rsidP="0037246F">
      <w:pPr>
        <w:pStyle w:val="FootnoteText"/>
        <w:rPr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246F"/>
    <w:rsid w:val="0001443A"/>
    <w:rsid w:val="0001556F"/>
    <w:rsid w:val="00034DD9"/>
    <w:rsid w:val="000353FA"/>
    <w:rsid w:val="000625FA"/>
    <w:rsid w:val="00091EBD"/>
    <w:rsid w:val="000A014C"/>
    <w:rsid w:val="000B153E"/>
    <w:rsid w:val="000E40D9"/>
    <w:rsid w:val="000F266F"/>
    <w:rsid w:val="001007E7"/>
    <w:rsid w:val="001020C0"/>
    <w:rsid w:val="001023C7"/>
    <w:rsid w:val="00111973"/>
    <w:rsid w:val="00113C30"/>
    <w:rsid w:val="00123B8D"/>
    <w:rsid w:val="00136CBC"/>
    <w:rsid w:val="00157600"/>
    <w:rsid w:val="00167E56"/>
    <w:rsid w:val="00170EC5"/>
    <w:rsid w:val="00182477"/>
    <w:rsid w:val="00184D5D"/>
    <w:rsid w:val="00191063"/>
    <w:rsid w:val="00194FF2"/>
    <w:rsid w:val="001C1891"/>
    <w:rsid w:val="001D60F2"/>
    <w:rsid w:val="001F73A7"/>
    <w:rsid w:val="00200073"/>
    <w:rsid w:val="00201761"/>
    <w:rsid w:val="0020415B"/>
    <w:rsid w:val="00252832"/>
    <w:rsid w:val="00253DBA"/>
    <w:rsid w:val="0026335F"/>
    <w:rsid w:val="002860A4"/>
    <w:rsid w:val="002971F5"/>
    <w:rsid w:val="00297B22"/>
    <w:rsid w:val="00297B6C"/>
    <w:rsid w:val="002B6942"/>
    <w:rsid w:val="002C0AD6"/>
    <w:rsid w:val="002C3B6C"/>
    <w:rsid w:val="002C4A7E"/>
    <w:rsid w:val="002E1412"/>
    <w:rsid w:val="002F1DA1"/>
    <w:rsid w:val="0030672E"/>
    <w:rsid w:val="00306E7A"/>
    <w:rsid w:val="00314023"/>
    <w:rsid w:val="0031441A"/>
    <w:rsid w:val="00314AD2"/>
    <w:rsid w:val="003222BF"/>
    <w:rsid w:val="00351DE8"/>
    <w:rsid w:val="00352F0B"/>
    <w:rsid w:val="00361247"/>
    <w:rsid w:val="00371FFF"/>
    <w:rsid w:val="0037246F"/>
    <w:rsid w:val="00374591"/>
    <w:rsid w:val="00375F90"/>
    <w:rsid w:val="003A4539"/>
    <w:rsid w:val="003A4C86"/>
    <w:rsid w:val="003B29C3"/>
    <w:rsid w:val="003B38E0"/>
    <w:rsid w:val="003D6AF0"/>
    <w:rsid w:val="003F3812"/>
    <w:rsid w:val="00403697"/>
    <w:rsid w:val="0042490F"/>
    <w:rsid w:val="00430274"/>
    <w:rsid w:val="00463D5B"/>
    <w:rsid w:val="00466B9C"/>
    <w:rsid w:val="004767CC"/>
    <w:rsid w:val="00487332"/>
    <w:rsid w:val="004941AA"/>
    <w:rsid w:val="0049643D"/>
    <w:rsid w:val="004A0DA6"/>
    <w:rsid w:val="004A66F0"/>
    <w:rsid w:val="004C4743"/>
    <w:rsid w:val="004C6511"/>
    <w:rsid w:val="004E4F9F"/>
    <w:rsid w:val="004F2835"/>
    <w:rsid w:val="004F39FE"/>
    <w:rsid w:val="00505FF4"/>
    <w:rsid w:val="00510588"/>
    <w:rsid w:val="0053347E"/>
    <w:rsid w:val="00535962"/>
    <w:rsid w:val="00540B75"/>
    <w:rsid w:val="005416EF"/>
    <w:rsid w:val="00563687"/>
    <w:rsid w:val="005A3C02"/>
    <w:rsid w:val="005B442B"/>
    <w:rsid w:val="005C5984"/>
    <w:rsid w:val="005D0D63"/>
    <w:rsid w:val="00611A07"/>
    <w:rsid w:val="0062592A"/>
    <w:rsid w:val="00637A16"/>
    <w:rsid w:val="006506D0"/>
    <w:rsid w:val="00651E48"/>
    <w:rsid w:val="0065548D"/>
    <w:rsid w:val="006709BC"/>
    <w:rsid w:val="006745F1"/>
    <w:rsid w:val="006A651C"/>
    <w:rsid w:val="006B3532"/>
    <w:rsid w:val="006C2BD5"/>
    <w:rsid w:val="006E66FA"/>
    <w:rsid w:val="006F29CF"/>
    <w:rsid w:val="00712CDB"/>
    <w:rsid w:val="00721293"/>
    <w:rsid w:val="007275DB"/>
    <w:rsid w:val="007641DE"/>
    <w:rsid w:val="00772B76"/>
    <w:rsid w:val="00780880"/>
    <w:rsid w:val="007B4164"/>
    <w:rsid w:val="007B51B1"/>
    <w:rsid w:val="007B6F6F"/>
    <w:rsid w:val="007D1A49"/>
    <w:rsid w:val="007D2DF0"/>
    <w:rsid w:val="007D310D"/>
    <w:rsid w:val="007F2BA4"/>
    <w:rsid w:val="007F5033"/>
    <w:rsid w:val="00810515"/>
    <w:rsid w:val="0083342F"/>
    <w:rsid w:val="00835531"/>
    <w:rsid w:val="00843DF8"/>
    <w:rsid w:val="00854B4F"/>
    <w:rsid w:val="00857B4D"/>
    <w:rsid w:val="008636E9"/>
    <w:rsid w:val="00866176"/>
    <w:rsid w:val="00891A03"/>
    <w:rsid w:val="008A0FBD"/>
    <w:rsid w:val="008B3AE5"/>
    <w:rsid w:val="008B72E8"/>
    <w:rsid w:val="008D4251"/>
    <w:rsid w:val="009002B4"/>
    <w:rsid w:val="0090695A"/>
    <w:rsid w:val="00914F3E"/>
    <w:rsid w:val="0093770B"/>
    <w:rsid w:val="009564E9"/>
    <w:rsid w:val="00957FDA"/>
    <w:rsid w:val="00972736"/>
    <w:rsid w:val="009773D3"/>
    <w:rsid w:val="009A1E33"/>
    <w:rsid w:val="009A2AEC"/>
    <w:rsid w:val="009B0931"/>
    <w:rsid w:val="009B3073"/>
    <w:rsid w:val="009E0472"/>
    <w:rsid w:val="009F3122"/>
    <w:rsid w:val="00A06561"/>
    <w:rsid w:val="00A07C4F"/>
    <w:rsid w:val="00A16099"/>
    <w:rsid w:val="00A24343"/>
    <w:rsid w:val="00A334B7"/>
    <w:rsid w:val="00A42202"/>
    <w:rsid w:val="00A44D65"/>
    <w:rsid w:val="00A46805"/>
    <w:rsid w:val="00A477BB"/>
    <w:rsid w:val="00A640BD"/>
    <w:rsid w:val="00A65DCB"/>
    <w:rsid w:val="00A66EA0"/>
    <w:rsid w:val="00A8120D"/>
    <w:rsid w:val="00A8542B"/>
    <w:rsid w:val="00AA7457"/>
    <w:rsid w:val="00AB4966"/>
    <w:rsid w:val="00AC7631"/>
    <w:rsid w:val="00AD41E8"/>
    <w:rsid w:val="00AD7919"/>
    <w:rsid w:val="00AE6AB3"/>
    <w:rsid w:val="00AF0D2F"/>
    <w:rsid w:val="00AF6F32"/>
    <w:rsid w:val="00B2374E"/>
    <w:rsid w:val="00B3101F"/>
    <w:rsid w:val="00B420BA"/>
    <w:rsid w:val="00B5593B"/>
    <w:rsid w:val="00B61D08"/>
    <w:rsid w:val="00B62EEF"/>
    <w:rsid w:val="00B6607B"/>
    <w:rsid w:val="00B9237C"/>
    <w:rsid w:val="00B96BAC"/>
    <w:rsid w:val="00B978E8"/>
    <w:rsid w:val="00B97B51"/>
    <w:rsid w:val="00BB535D"/>
    <w:rsid w:val="00BC1D0C"/>
    <w:rsid w:val="00BC61BD"/>
    <w:rsid w:val="00BD75DE"/>
    <w:rsid w:val="00BE4FB0"/>
    <w:rsid w:val="00BF1AD5"/>
    <w:rsid w:val="00C146CF"/>
    <w:rsid w:val="00C23431"/>
    <w:rsid w:val="00C23C3C"/>
    <w:rsid w:val="00C30B24"/>
    <w:rsid w:val="00C5035D"/>
    <w:rsid w:val="00C521F8"/>
    <w:rsid w:val="00C66D08"/>
    <w:rsid w:val="00C95636"/>
    <w:rsid w:val="00C97FA8"/>
    <w:rsid w:val="00CA4661"/>
    <w:rsid w:val="00CE67A3"/>
    <w:rsid w:val="00CF28EB"/>
    <w:rsid w:val="00D00376"/>
    <w:rsid w:val="00D006C4"/>
    <w:rsid w:val="00D017A2"/>
    <w:rsid w:val="00D1413E"/>
    <w:rsid w:val="00D24FA7"/>
    <w:rsid w:val="00D27280"/>
    <w:rsid w:val="00D327F1"/>
    <w:rsid w:val="00D3735E"/>
    <w:rsid w:val="00D64696"/>
    <w:rsid w:val="00D724F2"/>
    <w:rsid w:val="00D771F9"/>
    <w:rsid w:val="00D90D49"/>
    <w:rsid w:val="00DC5D96"/>
    <w:rsid w:val="00DD4F3E"/>
    <w:rsid w:val="00DD7B8F"/>
    <w:rsid w:val="00E13E55"/>
    <w:rsid w:val="00E23C56"/>
    <w:rsid w:val="00E3360B"/>
    <w:rsid w:val="00E35267"/>
    <w:rsid w:val="00E64AB6"/>
    <w:rsid w:val="00E91992"/>
    <w:rsid w:val="00E940DD"/>
    <w:rsid w:val="00E96D05"/>
    <w:rsid w:val="00EA6114"/>
    <w:rsid w:val="00EA6AB1"/>
    <w:rsid w:val="00EA7406"/>
    <w:rsid w:val="00EB128A"/>
    <w:rsid w:val="00EB44B4"/>
    <w:rsid w:val="00EC65AD"/>
    <w:rsid w:val="00EC6943"/>
    <w:rsid w:val="00EE1D3C"/>
    <w:rsid w:val="00F116C5"/>
    <w:rsid w:val="00F11A33"/>
    <w:rsid w:val="00F225BF"/>
    <w:rsid w:val="00F25B99"/>
    <w:rsid w:val="00F263AA"/>
    <w:rsid w:val="00F4086F"/>
    <w:rsid w:val="00F53753"/>
    <w:rsid w:val="00F7167E"/>
    <w:rsid w:val="00F7443C"/>
    <w:rsid w:val="00F80075"/>
    <w:rsid w:val="00F84547"/>
    <w:rsid w:val="00FB48E8"/>
    <w:rsid w:val="00FC280C"/>
    <w:rsid w:val="00FC2870"/>
    <w:rsid w:val="00FD7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7CC498D"/>
  <w15:docId w15:val="{BF4FBD43-644A-4EF2-9BD0-D175D21FA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FootnoteTextChar">
    <w:name w:val="Footnote Text Char"/>
    <w:basedOn w:val="DefaultParagraphFont"/>
    <w:link w:val="FootnoteText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FootnoteReference">
    <w:name w:val="footnote reference"/>
    <w:basedOn w:val="DefaultParagraphFont"/>
    <w:rsid w:val="007B4164"/>
    <w:rPr>
      <w:vertAlign w:val="superscript"/>
    </w:rPr>
  </w:style>
  <w:style w:type="character" w:customStyle="1" w:styleId="Style15">
    <w:name w:val="Style15"/>
    <w:basedOn w:val="DefaultParagraphFont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00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43860-DD23-478F-81DF-FBD5285ADA88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customXml/itemProps2.xml><?xml version="1.0" encoding="utf-8"?>
<ds:datastoreItem xmlns:ds="http://schemas.openxmlformats.org/officeDocument/2006/customXml" ds:itemID="{665E5ECF-0F2E-4ED0-ACF6-13F8B45AF5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AE5453-C39F-49A4-8F5D-465DCF210D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1A259E-9B5F-43C3-9940-EE80B97D7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45</TotalTime>
  <Pages>1</Pages>
  <Words>103</Words>
  <Characters>598</Characters>
  <Application>Microsoft Office Word</Application>
  <DocSecurity>0</DocSecurity>
  <Lines>12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yvolquez</dc:creator>
  <cp:lastModifiedBy>Enmanuel Nuñez Germosen</cp:lastModifiedBy>
  <cp:revision>85</cp:revision>
  <cp:lastPrinted>2011-03-04T18:27:00Z</cp:lastPrinted>
  <dcterms:created xsi:type="dcterms:W3CDTF">2021-04-22T01:22:00Z</dcterms:created>
  <dcterms:modified xsi:type="dcterms:W3CDTF">2026-03-25T19:46:00Z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